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A8D0C" w14:textId="5D7F6C59" w:rsidR="00120A7D" w:rsidRPr="0020494E" w:rsidRDefault="00120A7D" w:rsidP="00120A7D">
      <w:pPr>
        <w:pStyle w:val="Heading1"/>
        <w:jc w:val="center"/>
        <w:rPr>
          <w:sz w:val="32"/>
          <w:szCs w:val="32"/>
          <w:u w:val="single"/>
        </w:rPr>
      </w:pPr>
      <w:r w:rsidRPr="0020494E">
        <w:rPr>
          <w:sz w:val="32"/>
          <w:szCs w:val="32"/>
          <w:u w:val="single"/>
        </w:rPr>
        <w:t xml:space="preserve">CPI Tender 1464 - </w:t>
      </w:r>
      <w:r w:rsidRPr="00120A7D">
        <w:rPr>
          <w:sz w:val="32"/>
          <w:szCs w:val="32"/>
          <w:u w:val="single"/>
        </w:rPr>
        <w:t>Supply of a Raman Spectrometer and Microscope</w:t>
      </w:r>
    </w:p>
    <w:p w14:paraId="2164052B" w14:textId="68BB5D80" w:rsidR="000A6C9F" w:rsidRDefault="00B962AC" w:rsidP="0089028C">
      <w:pPr>
        <w:pStyle w:val="Heading2"/>
        <w:numPr>
          <w:ilvl w:val="0"/>
          <w:numId w:val="0"/>
        </w:numPr>
      </w:pPr>
      <w:r>
        <w:t>Response to Tender</w:t>
      </w:r>
      <w:bookmarkStart w:id="0" w:name="_GoBack"/>
      <w:bookmarkEnd w:id="0"/>
    </w:p>
    <w:p w14:paraId="01078CFD" w14:textId="77777777" w:rsidR="00FE42B8" w:rsidRPr="00B32E04" w:rsidRDefault="00FE42B8" w:rsidP="00FE42B8">
      <w:r>
        <w:t xml:space="preserve">Please confirm, by ticking the box below, which lot your submission relates too? </w:t>
      </w:r>
    </w:p>
    <w:p w14:paraId="76FEF6BA" w14:textId="2945F161" w:rsidR="001373BA" w:rsidRPr="00FE42B8" w:rsidRDefault="00FE42B8" w:rsidP="001373BA">
      <w:pPr>
        <w:rPr>
          <w:b/>
        </w:rPr>
      </w:pPr>
      <w:r w:rsidRPr="00FE42B8">
        <w:rPr>
          <w:b/>
        </w:rPr>
        <w:t xml:space="preserve">Lot 1 – </w:t>
      </w:r>
      <w:r w:rsidR="00120A7D" w:rsidRPr="0049485B">
        <w:rPr>
          <w:b/>
        </w:rPr>
        <w:t>Supply of a Raman Spectrometer</w:t>
      </w:r>
      <w:r w:rsidR="00120A7D">
        <w:t xml:space="preserve"> </w:t>
      </w:r>
      <w:sdt>
        <w:sdtPr>
          <w:id w:val="-1060472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262DBA">
        <w:rPr>
          <w:b/>
        </w:rPr>
        <w:t xml:space="preserve">Lot 2 </w:t>
      </w:r>
      <w:r>
        <w:rPr>
          <w:b/>
        </w:rPr>
        <w:t xml:space="preserve">– </w:t>
      </w:r>
      <w:r w:rsidR="00120A7D" w:rsidRPr="0049485B">
        <w:rPr>
          <w:b/>
        </w:rPr>
        <w:t>Supply of a Raman Microscope</w:t>
      </w:r>
      <w:r w:rsidR="00120A7D">
        <w:t xml:space="preserve"> </w:t>
      </w:r>
      <w:sdt>
        <w:sdtPr>
          <w:id w:val="-175835704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p>
    <w:p w14:paraId="13E1A272" w14:textId="77777777" w:rsidR="00120A7D" w:rsidRDefault="00120A7D" w:rsidP="00120A7D">
      <w:pPr>
        <w:pStyle w:val="Heading3"/>
      </w:pPr>
      <w:r>
        <w:t xml:space="preserve">Evaluation Q1 – </w:t>
      </w:r>
      <w:r w:rsidRPr="00A90875">
        <w:t xml:space="preserve">Technical </w:t>
      </w:r>
      <w:r>
        <w:t>Specification as per the URS</w:t>
      </w:r>
    </w:p>
    <w:p w14:paraId="5221ADFA" w14:textId="77777777" w:rsidR="00120A7D" w:rsidRPr="005E69A4" w:rsidRDefault="00120A7D" w:rsidP="00120A7D">
      <w:r>
        <w:t xml:space="preserve">In their response to the tender, bidders should complete the URS document, explaining how your product meets the mandatory and desirable (where applicable) requirements. </w:t>
      </w:r>
    </w:p>
    <w:p w14:paraId="711C435B" w14:textId="77777777" w:rsidR="00120A7D" w:rsidRPr="00D40B9B" w:rsidRDefault="00120A7D" w:rsidP="00120A7D">
      <w:pPr>
        <w:rPr>
          <w:b/>
        </w:rPr>
      </w:pPr>
      <w:r>
        <w:rPr>
          <w:b/>
        </w:rPr>
        <w:t>Evaluation Q1 will account for 5</w:t>
      </w:r>
      <w:r w:rsidRPr="00A90875">
        <w:rPr>
          <w:b/>
        </w:rPr>
        <w:t>0</w:t>
      </w:r>
      <w:r w:rsidRPr="00D40B9B">
        <w:rPr>
          <w:b/>
        </w:rPr>
        <w:t>% of the evaluation score.</w:t>
      </w:r>
    </w:p>
    <w:p w14:paraId="5501B354" w14:textId="77777777" w:rsidR="00120A7D" w:rsidRDefault="00120A7D" w:rsidP="00120A7D">
      <w:pPr>
        <w:pStyle w:val="Heading3"/>
      </w:pPr>
      <w:r>
        <w:t>Evaluation Q2 – Lead time and delivery conditions</w:t>
      </w:r>
    </w:p>
    <w:p w14:paraId="3D497F39" w14:textId="77777777" w:rsidR="00120A7D" w:rsidRDefault="00120A7D" w:rsidP="00120A7D">
      <w:r>
        <w:t>In response to the tender, please explain in the answer box below:</w:t>
      </w:r>
    </w:p>
    <w:p w14:paraId="47A28227" w14:textId="77777777" w:rsidR="00120A7D" w:rsidRPr="007770B3" w:rsidRDefault="00120A7D" w:rsidP="00120A7D">
      <w:r w:rsidRPr="007770B3">
        <w:t>Please provide details on lead time from point of order and your delivery conditions.</w:t>
      </w:r>
      <w:r>
        <w:t xml:space="preserve"> CPI would expect a lead time of around 4 weeks for this item.</w:t>
      </w:r>
    </w:p>
    <w:tbl>
      <w:tblPr>
        <w:tblStyle w:val="TableGrid"/>
        <w:tblW w:w="0" w:type="auto"/>
        <w:tblLook w:val="04A0" w:firstRow="1" w:lastRow="0" w:firstColumn="1" w:lastColumn="0" w:noHBand="0" w:noVBand="1"/>
      </w:tblPr>
      <w:tblGrid>
        <w:gridCol w:w="562"/>
        <w:gridCol w:w="8505"/>
        <w:gridCol w:w="1129"/>
      </w:tblGrid>
      <w:tr w:rsidR="00120A7D" w14:paraId="5AC37059" w14:textId="77777777" w:rsidTr="00B011B4">
        <w:tc>
          <w:tcPr>
            <w:tcW w:w="562" w:type="dxa"/>
            <w:vAlign w:val="center"/>
          </w:tcPr>
          <w:p w14:paraId="4067E0D8" w14:textId="77777777" w:rsidR="00120A7D" w:rsidRDefault="00120A7D" w:rsidP="00B011B4">
            <w:pPr>
              <w:jc w:val="center"/>
              <w:rPr>
                <w:b/>
              </w:rPr>
            </w:pPr>
            <w:r>
              <w:rPr>
                <w:b/>
              </w:rPr>
              <w:t>Q2</w:t>
            </w:r>
          </w:p>
        </w:tc>
        <w:tc>
          <w:tcPr>
            <w:tcW w:w="8505" w:type="dxa"/>
            <w:vAlign w:val="center"/>
          </w:tcPr>
          <w:p w14:paraId="6C298DAA" w14:textId="77777777" w:rsidR="00120A7D" w:rsidRDefault="00120A7D" w:rsidP="00B011B4">
            <w:pPr>
              <w:jc w:val="center"/>
              <w:rPr>
                <w:b/>
              </w:rPr>
            </w:pPr>
          </w:p>
        </w:tc>
        <w:tc>
          <w:tcPr>
            <w:tcW w:w="1129" w:type="dxa"/>
            <w:vAlign w:val="center"/>
          </w:tcPr>
          <w:p w14:paraId="112CB2BD" w14:textId="77777777" w:rsidR="00120A7D" w:rsidRPr="00D40B9B" w:rsidRDefault="00120A7D" w:rsidP="00B011B4">
            <w:pPr>
              <w:pStyle w:val="NoSpacing"/>
              <w:jc w:val="center"/>
              <w:rPr>
                <w:b/>
              </w:rPr>
            </w:pPr>
            <w:r w:rsidRPr="00D40B9B">
              <w:rPr>
                <w:b/>
              </w:rPr>
              <w:t>0 - 5</w:t>
            </w:r>
          </w:p>
          <w:p w14:paraId="7AD1B96C" w14:textId="77777777" w:rsidR="00120A7D" w:rsidRDefault="00120A7D" w:rsidP="00B011B4">
            <w:pPr>
              <w:pStyle w:val="NoSpacing"/>
              <w:jc w:val="center"/>
            </w:pPr>
            <w:r>
              <w:t>10%</w:t>
            </w:r>
          </w:p>
        </w:tc>
      </w:tr>
    </w:tbl>
    <w:p w14:paraId="16B9F9F3" w14:textId="77777777" w:rsidR="00120A7D" w:rsidRDefault="00120A7D" w:rsidP="00120A7D">
      <w:pPr>
        <w:rPr>
          <w:b/>
        </w:rPr>
      </w:pPr>
    </w:p>
    <w:p w14:paraId="77B69D2A" w14:textId="77777777" w:rsidR="00120A7D" w:rsidRPr="00D40B9B" w:rsidRDefault="00120A7D" w:rsidP="00120A7D">
      <w:pPr>
        <w:rPr>
          <w:b/>
        </w:rPr>
      </w:pPr>
      <w:r>
        <w:rPr>
          <w:b/>
        </w:rPr>
        <w:t xml:space="preserve">Evaluation Q2 will account </w:t>
      </w:r>
      <w:r w:rsidRPr="003A6E59">
        <w:rPr>
          <w:b/>
        </w:rPr>
        <w:t xml:space="preserve">for </w:t>
      </w:r>
      <w:r>
        <w:rPr>
          <w:b/>
        </w:rPr>
        <w:t>1</w:t>
      </w:r>
      <w:r w:rsidRPr="003A6E59">
        <w:rPr>
          <w:b/>
        </w:rPr>
        <w:t>0% of</w:t>
      </w:r>
      <w:r w:rsidRPr="00D40B9B">
        <w:rPr>
          <w:b/>
        </w:rPr>
        <w:t xml:space="preserve"> the evaluation score. </w:t>
      </w:r>
    </w:p>
    <w:p w14:paraId="6D58F547" w14:textId="77777777" w:rsidR="00120A7D" w:rsidRDefault="00120A7D" w:rsidP="00120A7D">
      <w:pPr>
        <w:pStyle w:val="Heading3"/>
      </w:pPr>
      <w:r>
        <w:t>Evaluation Q3 – Ongoing service and support</w:t>
      </w:r>
    </w:p>
    <w:p w14:paraId="08C6A873" w14:textId="77777777" w:rsidR="00120A7D" w:rsidRDefault="00120A7D" w:rsidP="00120A7D">
      <w:r>
        <w:t>In response to the tender, please explain in the answer box below:</w:t>
      </w:r>
    </w:p>
    <w:p w14:paraId="4838ED5D" w14:textId="77777777" w:rsidR="00120A7D" w:rsidRDefault="00120A7D" w:rsidP="00120A7D">
      <w:r w:rsidRPr="007770B3">
        <w:t>Please provide details o</w:t>
      </w:r>
      <w:r>
        <w:t>f your service packages and aftersales support including:</w:t>
      </w:r>
    </w:p>
    <w:p w14:paraId="4AF6DB5B" w14:textId="77777777" w:rsidR="00120A7D" w:rsidRDefault="00120A7D" w:rsidP="00120A7D">
      <w:pPr>
        <w:pStyle w:val="ListParagraph"/>
        <w:numPr>
          <w:ilvl w:val="0"/>
          <w:numId w:val="12"/>
        </w:numPr>
      </w:pPr>
      <w:r>
        <w:t>Different levels of ongoing support available – Please provide pricing for call out servicing costs excluding materials using the Pricing Schedule document</w:t>
      </w:r>
    </w:p>
    <w:p w14:paraId="7B4A1257" w14:textId="77777777" w:rsidR="00120A7D" w:rsidRDefault="00120A7D" w:rsidP="00120A7D">
      <w:pPr>
        <w:pStyle w:val="ListParagraph"/>
        <w:numPr>
          <w:ilvl w:val="0"/>
          <w:numId w:val="12"/>
        </w:numPr>
      </w:pPr>
      <w:r>
        <w:t xml:space="preserve">Response time to questions and non-critical faults </w:t>
      </w:r>
    </w:p>
    <w:p w14:paraId="63AE7D1A" w14:textId="77777777" w:rsidR="00120A7D" w:rsidRDefault="00120A7D" w:rsidP="00120A7D">
      <w:pPr>
        <w:pStyle w:val="ListParagraph"/>
        <w:numPr>
          <w:ilvl w:val="0"/>
          <w:numId w:val="12"/>
        </w:numPr>
      </w:pPr>
      <w:r>
        <w:t>Modes of support available (e.g. on-site, email, telephone etc.)</w:t>
      </w:r>
    </w:p>
    <w:p w14:paraId="3802450F" w14:textId="77777777" w:rsidR="00120A7D" w:rsidRDefault="00120A7D" w:rsidP="00120A7D">
      <w:pPr>
        <w:pStyle w:val="ListParagraph"/>
        <w:numPr>
          <w:ilvl w:val="0"/>
          <w:numId w:val="0"/>
        </w:numPr>
        <w:ind w:left="720"/>
      </w:pPr>
      <w:r>
        <w:t>Information on fault reporting / logging process and escalation procedure in case of unsatisfactory / delayed resolution</w:t>
      </w:r>
    </w:p>
    <w:p w14:paraId="4A201888" w14:textId="77777777" w:rsidR="00120A7D" w:rsidRPr="00BE295D" w:rsidRDefault="00120A7D" w:rsidP="00120A7D">
      <w:pPr>
        <w:pStyle w:val="ListParagraph"/>
        <w:numPr>
          <w:ilvl w:val="0"/>
          <w:numId w:val="12"/>
        </w:numPr>
      </w:pPr>
      <w:r>
        <w:t xml:space="preserve">Please document the range </w:t>
      </w:r>
      <w:r w:rsidRPr="0078339C">
        <w:t>consu</w:t>
      </w:r>
      <w:r>
        <w:t xml:space="preserve">mables, </w:t>
      </w:r>
      <w:r w:rsidRPr="0078339C">
        <w:t>spare parts</w:t>
      </w:r>
      <w:r>
        <w:t>, servicing, and additional items including pricing and lead times for these</w:t>
      </w:r>
      <w:r w:rsidRPr="0078339C">
        <w:t xml:space="preserve">. Please be advised there will be no weighting on the prices of consumables and spare parts, </w:t>
      </w:r>
      <w:r>
        <w:t>and this will contribute to the overall service and support scoring depending on the range of supporting items and services you can provide.</w:t>
      </w:r>
      <w:r w:rsidRPr="0078339C">
        <w:t xml:space="preserve"> </w:t>
      </w:r>
    </w:p>
    <w:tbl>
      <w:tblPr>
        <w:tblStyle w:val="TableGrid"/>
        <w:tblW w:w="0" w:type="auto"/>
        <w:tblLook w:val="04A0" w:firstRow="1" w:lastRow="0" w:firstColumn="1" w:lastColumn="0" w:noHBand="0" w:noVBand="1"/>
      </w:tblPr>
      <w:tblGrid>
        <w:gridCol w:w="562"/>
        <w:gridCol w:w="8505"/>
        <w:gridCol w:w="1129"/>
      </w:tblGrid>
      <w:tr w:rsidR="00120A7D" w14:paraId="1DD182B0" w14:textId="77777777" w:rsidTr="00B011B4">
        <w:tc>
          <w:tcPr>
            <w:tcW w:w="562" w:type="dxa"/>
            <w:vAlign w:val="center"/>
          </w:tcPr>
          <w:p w14:paraId="4C59E934" w14:textId="77777777" w:rsidR="00120A7D" w:rsidRDefault="00120A7D" w:rsidP="00B011B4">
            <w:pPr>
              <w:jc w:val="center"/>
              <w:rPr>
                <w:b/>
              </w:rPr>
            </w:pPr>
            <w:r>
              <w:rPr>
                <w:b/>
              </w:rPr>
              <w:t>Q3</w:t>
            </w:r>
          </w:p>
        </w:tc>
        <w:tc>
          <w:tcPr>
            <w:tcW w:w="8505" w:type="dxa"/>
            <w:vAlign w:val="center"/>
          </w:tcPr>
          <w:p w14:paraId="30545AE4" w14:textId="77777777" w:rsidR="00120A7D" w:rsidRDefault="00120A7D" w:rsidP="00B011B4">
            <w:pPr>
              <w:jc w:val="center"/>
              <w:rPr>
                <w:b/>
              </w:rPr>
            </w:pPr>
          </w:p>
        </w:tc>
        <w:tc>
          <w:tcPr>
            <w:tcW w:w="1129" w:type="dxa"/>
            <w:vAlign w:val="center"/>
          </w:tcPr>
          <w:p w14:paraId="2F2F9EFE" w14:textId="77777777" w:rsidR="00120A7D" w:rsidRPr="00D40B9B" w:rsidRDefault="00120A7D" w:rsidP="00B011B4">
            <w:pPr>
              <w:pStyle w:val="NoSpacing"/>
              <w:jc w:val="center"/>
              <w:rPr>
                <w:b/>
              </w:rPr>
            </w:pPr>
            <w:r w:rsidRPr="00D40B9B">
              <w:rPr>
                <w:b/>
              </w:rPr>
              <w:t>0 - 5</w:t>
            </w:r>
          </w:p>
          <w:p w14:paraId="50F338A9" w14:textId="77777777" w:rsidR="00120A7D" w:rsidRDefault="00120A7D" w:rsidP="00B011B4">
            <w:pPr>
              <w:pStyle w:val="NoSpacing"/>
              <w:jc w:val="center"/>
            </w:pPr>
            <w:r>
              <w:t>10%</w:t>
            </w:r>
          </w:p>
        </w:tc>
      </w:tr>
    </w:tbl>
    <w:p w14:paraId="098F64DF" w14:textId="77777777" w:rsidR="00120A7D" w:rsidRDefault="00120A7D" w:rsidP="00120A7D">
      <w:pPr>
        <w:rPr>
          <w:b/>
        </w:rPr>
      </w:pPr>
    </w:p>
    <w:p w14:paraId="18A2D2EB" w14:textId="035F7ABD" w:rsidR="00C55D03" w:rsidRDefault="00120A7D" w:rsidP="001373BA">
      <w:pPr>
        <w:rPr>
          <w:b/>
        </w:rPr>
      </w:pPr>
      <w:r>
        <w:rPr>
          <w:b/>
        </w:rPr>
        <w:lastRenderedPageBreak/>
        <w:t xml:space="preserve">Evaluation Q3 will account </w:t>
      </w:r>
      <w:r w:rsidRPr="003A6E59">
        <w:rPr>
          <w:b/>
        </w:rPr>
        <w:t xml:space="preserve">for </w:t>
      </w:r>
      <w:r>
        <w:rPr>
          <w:b/>
        </w:rPr>
        <w:t>1</w:t>
      </w:r>
      <w:r w:rsidRPr="003A6E59">
        <w:rPr>
          <w:b/>
        </w:rPr>
        <w:t>0% of</w:t>
      </w:r>
      <w:r w:rsidRPr="00D40B9B">
        <w:rPr>
          <w:b/>
        </w:rPr>
        <w:t xml:space="preserve"> the evaluation score. </w:t>
      </w:r>
    </w:p>
    <w:p w14:paraId="6758EA00" w14:textId="77777777" w:rsidR="005C51C1" w:rsidRDefault="005C51C1" w:rsidP="005C51C1">
      <w:pPr>
        <w:pStyle w:val="Heading3"/>
      </w:pPr>
      <w:r>
        <w:t>Pricing</w:t>
      </w:r>
    </w:p>
    <w:p w14:paraId="22A5A36F" w14:textId="77777777" w:rsidR="00120A7D" w:rsidRDefault="00120A7D" w:rsidP="00120A7D">
      <w:r>
        <w:t>In response to the tender, please provide:</w:t>
      </w:r>
    </w:p>
    <w:p w14:paraId="477B8B60" w14:textId="77777777" w:rsidR="00120A7D" w:rsidRDefault="00120A7D" w:rsidP="00120A7D">
      <w:pPr>
        <w:pStyle w:val="ListParagraph"/>
        <w:numPr>
          <w:ilvl w:val="0"/>
          <w:numId w:val="30"/>
        </w:numPr>
      </w:pPr>
      <w:r>
        <w:t>Completed pricing schedule document.</w:t>
      </w:r>
    </w:p>
    <w:p w14:paraId="699EC899" w14:textId="77777777" w:rsidR="00120A7D" w:rsidRDefault="00120A7D" w:rsidP="00120A7D">
      <w:pPr>
        <w:pStyle w:val="ListParagraph"/>
        <w:numPr>
          <w:ilvl w:val="0"/>
          <w:numId w:val="30"/>
        </w:numPr>
      </w:pPr>
      <w:r>
        <w:t>Pricing and lead time for consumables and spare parts. Please be advised there will be no weighting on the prices of consumables and spare parts, this is for information purposes only.</w:t>
      </w:r>
    </w:p>
    <w:p w14:paraId="2DEA0A75" w14:textId="4BCB04E0" w:rsidR="00297742" w:rsidRPr="00C55D03" w:rsidRDefault="00D67135" w:rsidP="00120A7D">
      <w:pPr>
        <w:ind w:left="1440" w:hanging="1440"/>
        <w:rPr>
          <w:b/>
        </w:rPr>
      </w:pPr>
      <w:r>
        <w:rPr>
          <w:b/>
        </w:rPr>
        <w:t xml:space="preserve">Pricing will account for </w:t>
      </w:r>
      <w:r w:rsidR="00120A7D">
        <w:rPr>
          <w:b/>
        </w:rPr>
        <w:t>3</w:t>
      </w:r>
      <w:r w:rsidR="001373BA">
        <w:rPr>
          <w:b/>
        </w:rPr>
        <w:t>0</w:t>
      </w:r>
      <w:r w:rsidR="00345533" w:rsidRPr="00D40B9B">
        <w:rPr>
          <w:b/>
        </w:rPr>
        <w:t>% of the evaluation score.</w:t>
      </w:r>
    </w:p>
    <w:p w14:paraId="568C083A" w14:textId="77777777" w:rsidR="00C55D03" w:rsidRDefault="00C55D03" w:rsidP="00297742">
      <w:pPr>
        <w:pStyle w:val="Ref-Lvl1"/>
        <w:numPr>
          <w:ilvl w:val="0"/>
          <w:numId w:val="0"/>
        </w:numPr>
        <w:sectPr w:rsidR="00C55D03"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pPr>
    </w:p>
    <w:p w14:paraId="75C7147F" w14:textId="6DD66FCD" w:rsidR="00297742" w:rsidRDefault="00297742" w:rsidP="00297742">
      <w:pPr>
        <w:pStyle w:val="Ref-Lvl1"/>
        <w:numPr>
          <w:ilvl w:val="0"/>
          <w:numId w:val="0"/>
        </w:numPr>
      </w:pPr>
      <w:r>
        <w:lastRenderedPageBreak/>
        <w:t>Binding Offer</w:t>
      </w:r>
    </w:p>
    <w:p w14:paraId="716A46DE" w14:textId="47B219E9" w:rsidR="00297742" w:rsidRDefault="00297742" w:rsidP="00297742">
      <w:pPr>
        <w:pStyle w:val="NoSpacing"/>
      </w:pPr>
      <w:r w:rsidRPr="000C5F9C">
        <w:rPr>
          <w:b/>
          <w:color w:val="005190"/>
        </w:rPr>
        <w:t>Tender For:</w:t>
      </w:r>
      <w:r>
        <w:t xml:space="preserve"> </w:t>
      </w:r>
      <w:r>
        <w:tab/>
      </w:r>
      <w:r>
        <w:tab/>
      </w:r>
      <w:r w:rsidR="00120A7D" w:rsidRPr="00120A7D">
        <w:t>Supply of a Raman Spectrometer and Microscope</w:t>
      </w:r>
    </w:p>
    <w:p w14:paraId="0A313595" w14:textId="5381EA75" w:rsidR="00297742" w:rsidRDefault="00297742" w:rsidP="00297742">
      <w:r w:rsidRPr="000C5F9C">
        <w:rPr>
          <w:b/>
          <w:color w:val="005190"/>
        </w:rPr>
        <w:t>Tender Ref number:</w:t>
      </w:r>
      <w:r>
        <w:t xml:space="preserve"> </w:t>
      </w:r>
      <w:r>
        <w:tab/>
      </w:r>
      <w:r w:rsidR="00120A7D">
        <w:t>1464</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w:t>
      </w:r>
      <w:proofErr w:type="gramStart"/>
      <w:r>
        <w:t>excluded</w:t>
      </w:r>
      <w:proofErr w:type="gramEnd"/>
      <w:r>
        <w:t xml:space="preserve">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80619"/>
    <w:multiLevelType w:val="hybridMultilevel"/>
    <w:tmpl w:val="57F4B9D4"/>
    <w:lvl w:ilvl="0" w:tplc="B3762A28">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29A200F"/>
    <w:multiLevelType w:val="hybridMultilevel"/>
    <w:tmpl w:val="512A1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BD4F55"/>
    <w:multiLevelType w:val="hybridMultilevel"/>
    <w:tmpl w:val="2F9AB7CA"/>
    <w:lvl w:ilvl="0" w:tplc="D334126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6"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5" w15:restartNumberingAfterBreak="0">
    <w:nsid w:val="5FAC19FD"/>
    <w:multiLevelType w:val="hybridMultilevel"/>
    <w:tmpl w:val="CE1CC264"/>
    <w:lvl w:ilvl="0" w:tplc="B3762A28">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3"/>
  </w:num>
  <w:num w:numId="3">
    <w:abstractNumId w:val="20"/>
  </w:num>
  <w:num w:numId="4">
    <w:abstractNumId w:val="2"/>
  </w:num>
  <w:num w:numId="5">
    <w:abstractNumId w:val="12"/>
  </w:num>
  <w:num w:numId="6">
    <w:abstractNumId w:val="17"/>
  </w:num>
  <w:num w:numId="7">
    <w:abstractNumId w:val="26"/>
  </w:num>
  <w:num w:numId="8">
    <w:abstractNumId w:val="7"/>
  </w:num>
  <w:num w:numId="9">
    <w:abstractNumId w:val="23"/>
  </w:num>
  <w:num w:numId="10">
    <w:abstractNumId w:val="19"/>
  </w:num>
  <w:num w:numId="11">
    <w:abstractNumId w:val="5"/>
  </w:num>
  <w:num w:numId="12">
    <w:abstractNumId w:val="27"/>
  </w:num>
  <w:num w:numId="13">
    <w:abstractNumId w:val="18"/>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4"/>
  </w:num>
  <w:num w:numId="19">
    <w:abstractNumId w:val="15"/>
  </w:num>
  <w:num w:numId="20">
    <w:abstractNumId w:val="6"/>
  </w:num>
  <w:num w:numId="21">
    <w:abstractNumId w:val="9"/>
  </w:num>
  <w:num w:numId="22">
    <w:abstractNumId w:val="23"/>
  </w:num>
  <w:num w:numId="23">
    <w:abstractNumId w:val="14"/>
  </w:num>
  <w:num w:numId="24">
    <w:abstractNumId w:val="28"/>
  </w:num>
  <w:num w:numId="25">
    <w:abstractNumId w:val="22"/>
  </w:num>
  <w:num w:numId="26">
    <w:abstractNumId w:val="16"/>
  </w:num>
  <w:num w:numId="27">
    <w:abstractNumId w:val="10"/>
  </w:num>
  <w:num w:numId="28">
    <w:abstractNumId w:val="25"/>
  </w:num>
  <w:num w:numId="29">
    <w:abstractNumId w:val="0"/>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0A7D"/>
    <w:rsid w:val="001261FA"/>
    <w:rsid w:val="001373B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55D03"/>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42B8"/>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51204A-49E4-4089-8C2F-2250E268C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26340257</Template>
  <TotalTime>1153</TotalTime>
  <Pages>5</Pages>
  <Words>1342</Words>
  <Characters>7652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11</cp:revision>
  <cp:lastPrinted>2014-05-01T16:29:00Z</cp:lastPrinted>
  <dcterms:created xsi:type="dcterms:W3CDTF">2018-07-02T10:15:00Z</dcterms:created>
  <dcterms:modified xsi:type="dcterms:W3CDTF">2019-10-09T14:23:00Z</dcterms:modified>
</cp:coreProperties>
</file>